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A0749" w14:textId="77777777" w:rsidR="00D07DD1" w:rsidRDefault="00D07DD1" w:rsidP="00D07D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HENRISON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254627CE" w14:textId="77777777" w:rsidR="00D07DD1" w:rsidRDefault="00D07DD1" w:rsidP="00D07D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0F71CABA" w14:textId="77777777" w:rsidR="00D07DD1" w:rsidRDefault="00D07DD1" w:rsidP="00D07DD1">
      <w:pPr>
        <w:pStyle w:val="NoSpacing"/>
        <w:rPr>
          <w:rFonts w:cs="Times New Roman"/>
          <w:szCs w:val="24"/>
        </w:rPr>
      </w:pPr>
    </w:p>
    <w:p w14:paraId="1B7B0096" w14:textId="77777777" w:rsidR="00D07DD1" w:rsidRDefault="00D07DD1" w:rsidP="00D07DD1">
      <w:pPr>
        <w:pStyle w:val="NoSpacing"/>
        <w:rPr>
          <w:rFonts w:cs="Times New Roman"/>
          <w:szCs w:val="24"/>
        </w:rPr>
      </w:pPr>
    </w:p>
    <w:p w14:paraId="58D24B1D" w14:textId="77777777" w:rsidR="00D07DD1" w:rsidRDefault="00D07DD1" w:rsidP="00D07DD1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16988276" w14:textId="77777777" w:rsidR="00D07DD1" w:rsidRDefault="00D07DD1" w:rsidP="00D07DD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3D1A40F" w14:textId="77777777" w:rsidR="00D07DD1" w:rsidRDefault="00D07DD1" w:rsidP="00D07DD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C8FC052" w14:textId="77777777" w:rsidR="00D07DD1" w:rsidRDefault="00D07DD1" w:rsidP="00D07DD1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41D1E0C8" w14:textId="77777777" w:rsidR="00D07DD1" w:rsidRDefault="00D07DD1" w:rsidP="00D07DD1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2BA92E13" w14:textId="77777777" w:rsidR="00D07DD1" w:rsidRDefault="00D07DD1" w:rsidP="00D07DD1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7 December 2022</w:t>
      </w:r>
    </w:p>
    <w:p w14:paraId="7DE737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D25B8" w14:textId="77777777" w:rsidR="00D07DD1" w:rsidRDefault="00D07DD1" w:rsidP="009139A6">
      <w:r>
        <w:separator/>
      </w:r>
    </w:p>
  </w:endnote>
  <w:endnote w:type="continuationSeparator" w:id="0">
    <w:p w14:paraId="43EE3863" w14:textId="77777777" w:rsidR="00D07DD1" w:rsidRDefault="00D07D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605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CE7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6B7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53381" w14:textId="77777777" w:rsidR="00D07DD1" w:rsidRDefault="00D07DD1" w:rsidP="009139A6">
      <w:r>
        <w:separator/>
      </w:r>
    </w:p>
  </w:footnote>
  <w:footnote w:type="continuationSeparator" w:id="0">
    <w:p w14:paraId="6B4FE20C" w14:textId="77777777" w:rsidR="00D07DD1" w:rsidRDefault="00D07D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5D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CFF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E0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D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7DD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223B2"/>
  <w15:chartTrackingRefBased/>
  <w15:docId w15:val="{F1ADE563-22DF-4203-B996-B7F81D2E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2023-01-10T21:36:00Z</dcterms:created>
  <dcterms:modified xsi:type="dcterms:W3CDTF">2023-01-10T21:37:00Z</dcterms:modified>
</cp:coreProperties>
</file>